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DALOWE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Caldecote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01E1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– 361)</w:t>
      </w: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36282" w:rsidRDefault="00D36282" w:rsidP="00D36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D3628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282" w:rsidRDefault="00D36282" w:rsidP="00564E3C">
      <w:pPr>
        <w:spacing w:after="0" w:line="240" w:lineRule="auto"/>
      </w:pPr>
      <w:r>
        <w:separator/>
      </w:r>
    </w:p>
  </w:endnote>
  <w:endnote w:type="continuationSeparator" w:id="0">
    <w:p w:rsidR="00D36282" w:rsidRDefault="00D362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282" w:rsidRDefault="00D36282" w:rsidP="00564E3C">
      <w:pPr>
        <w:spacing w:after="0" w:line="240" w:lineRule="auto"/>
      </w:pPr>
      <w:r>
        <w:separator/>
      </w:r>
    </w:p>
  </w:footnote>
  <w:footnote w:type="continuationSeparator" w:id="0">
    <w:p w:rsidR="00D36282" w:rsidRDefault="00D36282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82"/>
    <w:rsid w:val="00564E3C"/>
    <w:rsid w:val="00D362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78E4"/>
  <w15:chartTrackingRefBased/>
  <w15:docId w15:val="{AE82FA9C-FB0C-4FBC-A761-502B7CB0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362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2015-10-01T20:54:00Z</dcterms:created>
  <dcterms:modified xsi:type="dcterms:W3CDTF">2015-10-01T20:54:00Z</dcterms:modified>
</cp:coreProperties>
</file>